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218AB" w14:textId="77777777" w:rsidR="00FB5C3F" w:rsidRDefault="00FB5C3F" w:rsidP="00FB5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PYERS, junior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3292A3F" w14:textId="77777777" w:rsidR="00FB5C3F" w:rsidRDefault="00FB5C3F" w:rsidP="00FB5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5D46695C" w14:textId="77777777" w:rsidR="00FB5C3F" w:rsidRDefault="00FB5C3F" w:rsidP="00FB5C3F">
      <w:pPr>
        <w:rPr>
          <w:rFonts w:ascii="Times New Roman" w:hAnsi="Times New Roman" w:cs="Times New Roman"/>
        </w:rPr>
      </w:pPr>
    </w:p>
    <w:p w14:paraId="7144CA49" w14:textId="77777777" w:rsidR="00FB5C3F" w:rsidRDefault="00FB5C3F" w:rsidP="00FB5C3F">
      <w:pPr>
        <w:rPr>
          <w:rFonts w:ascii="Times New Roman" w:hAnsi="Times New Roman" w:cs="Times New Roman"/>
        </w:rPr>
      </w:pPr>
    </w:p>
    <w:p w14:paraId="77113785" w14:textId="77777777" w:rsidR="00FB5C3F" w:rsidRDefault="00FB5C3F" w:rsidP="00FB5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Honeysham</w:t>
      </w:r>
      <w:proofErr w:type="spellEnd"/>
      <w:r>
        <w:rPr>
          <w:rFonts w:ascii="Times New Roman" w:hAnsi="Times New Roman" w:cs="Times New Roman"/>
        </w:rPr>
        <w:t xml:space="preserve">(q.v.), as the executors of John </w:t>
      </w:r>
      <w:proofErr w:type="spellStart"/>
      <w:r>
        <w:rPr>
          <w:rFonts w:ascii="Times New Roman" w:hAnsi="Times New Roman" w:cs="Times New Roman"/>
        </w:rPr>
        <w:t>Pyers</w:t>
      </w:r>
      <w:proofErr w:type="spellEnd"/>
      <w:r>
        <w:rPr>
          <w:rFonts w:ascii="Times New Roman" w:hAnsi="Times New Roman" w:cs="Times New Roman"/>
        </w:rPr>
        <w:t>,</w:t>
      </w:r>
    </w:p>
    <w:p w14:paraId="6A8BE3D2" w14:textId="77777777" w:rsidR="00FB5C3F" w:rsidRDefault="00FB5C3F" w:rsidP="00FB5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Parson of </w:t>
      </w:r>
      <w:proofErr w:type="spellStart"/>
      <w:r>
        <w:rPr>
          <w:rFonts w:ascii="Times New Roman" w:hAnsi="Times New Roman" w:cs="Times New Roman"/>
        </w:rPr>
        <w:t>Uffculme</w:t>
      </w:r>
      <w:proofErr w:type="spellEnd"/>
      <w:r>
        <w:rPr>
          <w:rFonts w:ascii="Times New Roman" w:hAnsi="Times New Roman" w:cs="Times New Roman"/>
        </w:rPr>
        <w:t>, Devon(q.v.), made a plaint of trespass and taking animals</w:t>
      </w:r>
    </w:p>
    <w:p w14:paraId="13AFEEE5" w14:textId="77777777" w:rsidR="00FB5C3F" w:rsidRDefault="00FB5C3F" w:rsidP="00FB5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John </w:t>
      </w:r>
      <w:proofErr w:type="spellStart"/>
      <w:r>
        <w:rPr>
          <w:rFonts w:ascii="Times New Roman" w:hAnsi="Times New Roman" w:cs="Times New Roman"/>
        </w:rPr>
        <w:t>Hylys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Culmstock</w:t>
      </w:r>
      <w:proofErr w:type="spellEnd"/>
      <w:r>
        <w:rPr>
          <w:rFonts w:ascii="Times New Roman" w:hAnsi="Times New Roman" w:cs="Times New Roman"/>
        </w:rPr>
        <w:t>(q.v.).</w:t>
      </w:r>
    </w:p>
    <w:p w14:paraId="5F6C877A" w14:textId="77777777" w:rsidR="00FB5C3F" w:rsidRDefault="00FB5C3F" w:rsidP="00FB5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1964DAD" w14:textId="77777777" w:rsidR="00FB5C3F" w:rsidRDefault="00FB5C3F" w:rsidP="00FB5C3F">
      <w:pPr>
        <w:rPr>
          <w:rFonts w:ascii="Times New Roman" w:hAnsi="Times New Roman" w:cs="Times New Roman"/>
        </w:rPr>
      </w:pPr>
    </w:p>
    <w:p w14:paraId="5E2ED770" w14:textId="77777777" w:rsidR="00FB5C3F" w:rsidRDefault="00FB5C3F" w:rsidP="00FB5C3F">
      <w:pPr>
        <w:rPr>
          <w:rFonts w:ascii="Times New Roman" w:hAnsi="Times New Roman" w:cs="Times New Roman"/>
        </w:rPr>
      </w:pPr>
    </w:p>
    <w:p w14:paraId="460BCB9D" w14:textId="77777777" w:rsidR="00FB5C3F" w:rsidRDefault="00FB5C3F" w:rsidP="00FB5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October 2018</w:t>
      </w:r>
    </w:p>
    <w:p w14:paraId="1DBC6AD5" w14:textId="77777777" w:rsidR="006B2F86" w:rsidRPr="00E71FC3" w:rsidRDefault="00FB5C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2FDEE" w14:textId="77777777" w:rsidR="00FB5C3F" w:rsidRDefault="00FB5C3F" w:rsidP="00E71FC3">
      <w:r>
        <w:separator/>
      </w:r>
    </w:p>
  </w:endnote>
  <w:endnote w:type="continuationSeparator" w:id="0">
    <w:p w14:paraId="7F847F65" w14:textId="77777777" w:rsidR="00FB5C3F" w:rsidRDefault="00FB5C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259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B2978" w14:textId="77777777" w:rsidR="00FB5C3F" w:rsidRDefault="00FB5C3F" w:rsidP="00E71FC3">
      <w:r>
        <w:separator/>
      </w:r>
    </w:p>
  </w:footnote>
  <w:footnote w:type="continuationSeparator" w:id="0">
    <w:p w14:paraId="18A99941" w14:textId="77777777" w:rsidR="00FB5C3F" w:rsidRDefault="00FB5C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46853"/>
  <w15:chartTrackingRefBased/>
  <w15:docId w15:val="{A5BA77C8-73F7-45DF-AB38-FD2CEB67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5C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2018-11-17T20:46:00Z</dcterms:created>
  <dcterms:modified xsi:type="dcterms:W3CDTF">2018-11-17T20:47:00Z</dcterms:modified>
</cp:coreProperties>
</file>